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AD8D" w14:textId="77777777" w:rsidR="00A05427" w:rsidRDefault="00A05427" w:rsidP="00A054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108FE5BF" w14:textId="77777777" w:rsidR="00A05427" w:rsidRDefault="00A05427" w:rsidP="00A05427">
      <w:pPr>
        <w:rPr>
          <w:rFonts w:ascii="Times New Roman" w:hAnsi="Times New Roman" w:cs="Times New Roman"/>
          <w:sz w:val="24"/>
          <w:szCs w:val="24"/>
        </w:rPr>
      </w:pPr>
    </w:p>
    <w:p w14:paraId="7B6D9D09" w14:textId="77777777" w:rsidR="00A05427" w:rsidRDefault="00A05427" w:rsidP="00A05427">
      <w:pPr>
        <w:rPr>
          <w:rFonts w:ascii="Times New Roman" w:hAnsi="Times New Roman" w:cs="Times New Roman"/>
          <w:sz w:val="24"/>
          <w:szCs w:val="24"/>
        </w:rPr>
      </w:pPr>
    </w:p>
    <w:p w14:paraId="372E5B81" w14:textId="77777777" w:rsidR="00A05427" w:rsidRDefault="00A05427" w:rsidP="00A054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087939CF" w14:textId="77777777" w:rsidR="00A05427" w:rsidRDefault="00A05427" w:rsidP="00A054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2DAB7ACA" w14:textId="77777777" w:rsidR="00A05427" w:rsidRDefault="00A05427" w:rsidP="00A054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Surrey, except </w:t>
      </w:r>
    </w:p>
    <w:p w14:paraId="269260E4" w14:textId="77777777" w:rsidR="00A05427" w:rsidRDefault="00A05427" w:rsidP="00A0542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town of Southwark,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589BC592" w14:textId="77777777" w:rsidR="00A05427" w:rsidRDefault="00A05427" w:rsidP="00A0542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6AF75B76" w14:textId="77777777" w:rsidR="00A05427" w:rsidRDefault="00A05427" w:rsidP="00A05427">
      <w:pPr>
        <w:rPr>
          <w:rFonts w:ascii="Times New Roman" w:hAnsi="Times New Roman" w:cs="Times New Roman"/>
          <w:sz w:val="24"/>
          <w:szCs w:val="24"/>
        </w:rPr>
      </w:pPr>
    </w:p>
    <w:p w14:paraId="2E7CAD83" w14:textId="77777777" w:rsidR="00A05427" w:rsidRDefault="00A05427" w:rsidP="00A05427">
      <w:pPr>
        <w:rPr>
          <w:rFonts w:ascii="Times New Roman" w:hAnsi="Times New Roman" w:cs="Times New Roman"/>
          <w:sz w:val="24"/>
          <w:szCs w:val="24"/>
        </w:rPr>
      </w:pPr>
    </w:p>
    <w:p w14:paraId="001946F2" w14:textId="77777777" w:rsidR="00A05427" w:rsidRDefault="00A05427" w:rsidP="00A054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5447DC9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40CAF" w14:textId="77777777" w:rsidR="00A05427" w:rsidRDefault="00A05427" w:rsidP="009139A6">
      <w:r>
        <w:separator/>
      </w:r>
    </w:p>
  </w:endnote>
  <w:endnote w:type="continuationSeparator" w:id="0">
    <w:p w14:paraId="5AAEBD9C" w14:textId="77777777" w:rsidR="00A05427" w:rsidRDefault="00A054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EA3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4C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31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746CE" w14:textId="77777777" w:rsidR="00A05427" w:rsidRDefault="00A05427" w:rsidP="009139A6">
      <w:r>
        <w:separator/>
      </w:r>
    </w:p>
  </w:footnote>
  <w:footnote w:type="continuationSeparator" w:id="0">
    <w:p w14:paraId="6109C79A" w14:textId="77777777" w:rsidR="00A05427" w:rsidRDefault="00A054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A67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108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B86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427"/>
    <w:rsid w:val="000666E0"/>
    <w:rsid w:val="002510B7"/>
    <w:rsid w:val="005C130B"/>
    <w:rsid w:val="00826F5C"/>
    <w:rsid w:val="009139A6"/>
    <w:rsid w:val="009448BB"/>
    <w:rsid w:val="00A05427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AC291"/>
  <w15:chartTrackingRefBased/>
  <w15:docId w15:val="{8393D5EC-1D39-47CF-BCDB-689D43EF5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42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2022-01-28T10:46:00Z</dcterms:created>
  <dcterms:modified xsi:type="dcterms:W3CDTF">2022-01-28T10:46:00Z</dcterms:modified>
</cp:coreProperties>
</file>